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30CBD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A30CBD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r w:rsidR="00AB43AE">
        <w:rPr>
          <w:rFonts w:eastAsia="Arial"/>
          <w:b/>
          <w:kern w:val="3"/>
          <w:sz w:val="24"/>
          <w:szCs w:val="24"/>
          <w:lang w:eastAsia="zh-CN"/>
        </w:rPr>
        <w:t>Энергетиков, д.4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686CA9" w:rsidRDefault="0010435B" w:rsidP="00686CA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4223B" w:rsidRPr="00D4223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939FE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939FE" w:rsidRPr="001939FE">
        <w:rPr>
          <w:b/>
          <w:color w:val="000000"/>
          <w:kern w:val="3"/>
          <w:sz w:val="24"/>
          <w:szCs w:val="24"/>
          <w:lang w:eastAsia="zh-CN" w:bidi="hi-IN"/>
        </w:rPr>
        <w:t>1 900 000,00</w:t>
      </w:r>
      <w:r w:rsidR="001939F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939FE" w:rsidRPr="001939FE">
        <w:rPr>
          <w:b/>
          <w:color w:val="000000"/>
          <w:kern w:val="3"/>
          <w:sz w:val="24"/>
          <w:szCs w:val="24"/>
          <w:lang w:eastAsia="zh-CN" w:bidi="hi-IN"/>
        </w:rPr>
        <w:t>1 950 000,00</w:t>
      </w:r>
      <w:r w:rsidR="001939F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939FE" w:rsidRPr="001939FE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2C429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</w:t>
      </w:r>
      <w:proofErr w:type="gram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1939FE" w:rsidRPr="001939FE">
        <w:rPr>
          <w:b/>
          <w:color w:val="000000"/>
          <w:kern w:val="3"/>
          <w:sz w:val="24"/>
          <w:szCs w:val="24"/>
          <w:lang w:eastAsia="zh-CN" w:bidi="hi-IN"/>
        </w:rPr>
        <w:t>1 250 000,00</w:t>
      </w:r>
      <w:r w:rsidR="001939F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939FE" w:rsidRPr="001939FE">
        <w:rPr>
          <w:b/>
          <w:bCs/>
          <w:color w:val="000000"/>
          <w:kern w:val="3"/>
          <w:sz w:val="24"/>
          <w:szCs w:val="24"/>
          <w:lang w:eastAsia="zh-CN" w:bidi="hi-IN"/>
        </w:rPr>
        <w:t>335 073,00</w:t>
      </w:r>
      <w:r w:rsidR="001939F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939FE" w:rsidRPr="001939FE">
        <w:rPr>
          <w:b/>
          <w:bCs/>
          <w:color w:val="000000"/>
          <w:kern w:val="3"/>
          <w:sz w:val="24"/>
          <w:szCs w:val="24"/>
          <w:lang w:eastAsia="zh-CN" w:bidi="hi-IN"/>
        </w:rPr>
        <w:t>99 000,00</w:t>
      </w:r>
      <w:r w:rsidR="002C429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9FE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B43AE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4223B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C58A3-86AE-4E5F-A894-C8575655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23</cp:revision>
  <cp:lastPrinted>2023-02-01T06:27:00Z</cp:lastPrinted>
  <dcterms:created xsi:type="dcterms:W3CDTF">2024-06-18T11:39:00Z</dcterms:created>
  <dcterms:modified xsi:type="dcterms:W3CDTF">2024-07-01T07:07:00Z</dcterms:modified>
</cp:coreProperties>
</file>